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DBCC" w14:textId="77777777" w:rsidR="00535962" w:rsidRPr="00F7167E" w:rsidRDefault="00FA2AFA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264BDC" wp14:editId="5539015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DFAC8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64BDC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iObF+AAAAAKAQAADwAAAAAAAAAAAAAAAAAwBAAAZHJzL2Rvd25yZXYueG1sUEsFBgAAAAAEAAQA&#10;8wAAAD0FAAAAAA==&#10;" filled="f" stroked="f">
                <v:textbox inset="0,0,0,0">
                  <w:txbxContent>
                    <w:p w14:paraId="2CDFAC8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6F4B528" wp14:editId="74D67780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2B35DA3" wp14:editId="161C2509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17B594" w14:textId="77777777" w:rsidR="0026335F" w:rsidRPr="0026335F" w:rsidRDefault="00423B0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35DA3"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" filled="f" stroked="f">
                <v:textbox>
                  <w:txbxContent>
                    <w:p w14:paraId="7317B594" w14:textId="77777777" w:rsidR="0026335F" w:rsidRPr="0026335F" w:rsidRDefault="00423B0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0C5968C" wp14:editId="472D4F40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8589841" w14:textId="77777777"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51002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5968C"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8589841" w14:textId="77777777"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51002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4634A6" wp14:editId="105E9B73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9B812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E120176" wp14:editId="13CF16A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634A6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9B812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E120176" wp14:editId="13CF16A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C870CEE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7E47C6" wp14:editId="3F9424D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2F9B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E47C6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332F9B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407EEFC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56F306" wp14:editId="6FB6049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E98FE" w14:textId="77777777" w:rsidR="002E1412" w:rsidRPr="002E1412" w:rsidRDefault="00423B0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6F306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497E98FE" w14:textId="77777777" w:rsidR="002E1412" w:rsidRPr="002E1412" w:rsidRDefault="00423B0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F68224B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8F8950E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DC20A1" wp14:editId="7BDC8472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4F32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C20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F64F32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37AECAA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D1FFF3" wp14:editId="7454F4E6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D4E8EF" w14:textId="77777777" w:rsidR="002E1412" w:rsidRPr="002E1412" w:rsidRDefault="00423B0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1FFF3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9D4E8EF" w14:textId="77777777" w:rsidR="002E1412" w:rsidRPr="002E1412" w:rsidRDefault="00423B0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DD60089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75DF6C3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7489CFB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7BB18D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3FB4807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AB0397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980E669" w14:textId="77777777" w:rsidTr="00E82502">
        <w:trPr>
          <w:cantSplit/>
          <w:trHeight w:val="440"/>
        </w:trPr>
        <w:tc>
          <w:tcPr>
            <w:tcW w:w="9252" w:type="dxa"/>
          </w:tcPr>
          <w:p w14:paraId="2598FF2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60A63EF9" w14:textId="77777777" w:rsidTr="00E82502">
        <w:trPr>
          <w:cantSplit/>
          <w:trHeight w:val="440"/>
        </w:trPr>
        <w:tc>
          <w:tcPr>
            <w:tcW w:w="9252" w:type="dxa"/>
          </w:tcPr>
          <w:p w14:paraId="61143E4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2919A79" w14:textId="77777777" w:rsidTr="00E82502">
        <w:trPr>
          <w:cantSplit/>
          <w:trHeight w:val="440"/>
        </w:trPr>
        <w:tc>
          <w:tcPr>
            <w:tcW w:w="9252" w:type="dxa"/>
          </w:tcPr>
          <w:p w14:paraId="64CAC91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4A2DC033" w14:textId="77777777" w:rsidTr="00E82502">
        <w:trPr>
          <w:cantSplit/>
          <w:trHeight w:val="440"/>
        </w:trPr>
        <w:tc>
          <w:tcPr>
            <w:tcW w:w="9252" w:type="dxa"/>
          </w:tcPr>
          <w:p w14:paraId="36DFFE5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2597D65" w14:textId="77777777" w:rsidTr="00E82502">
        <w:trPr>
          <w:cantSplit/>
          <w:trHeight w:val="440"/>
        </w:trPr>
        <w:tc>
          <w:tcPr>
            <w:tcW w:w="9252" w:type="dxa"/>
          </w:tcPr>
          <w:p w14:paraId="583347E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376668D" w14:textId="77777777" w:rsidTr="00E82502">
        <w:trPr>
          <w:cantSplit/>
          <w:trHeight w:val="440"/>
        </w:trPr>
        <w:tc>
          <w:tcPr>
            <w:tcW w:w="9252" w:type="dxa"/>
          </w:tcPr>
          <w:p w14:paraId="7E2C72C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A3CAD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4CCE3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33BCB0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7E83CE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049253C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4158A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77345C4E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EC19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4CA9772" wp14:editId="2B20C39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FC1CCC" wp14:editId="3CE986A4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A42DF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84A39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FC1CC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AA42DF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84A39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DF14D2" wp14:editId="3A2EB4E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0F066B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DF14D2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C0F066B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7136397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847624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91DB6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79A5B8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7B5251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D4576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258C8FBD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3B0A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5EE5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238721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D05A12958F8F84D98B3B752836BA565" ma:contentTypeVersion="17" ma:contentTypeDescription="Crear nuevo documento." ma:contentTypeScope="" ma:versionID="f2e1699f5facb38e1e3e33402c8dd490">
  <xsd:schema xmlns:xsd="http://www.w3.org/2001/XMLSchema" xmlns:xs="http://www.w3.org/2001/XMLSchema" xmlns:p="http://schemas.microsoft.com/office/2006/metadata/properties" xmlns:ns2="8ec0c6d7-a948-4134-97c7-651e4d57dc44" xmlns:ns3="8e7cc9d6-ff3a-4d8a-a6d9-8f0510578a7e" targetNamespace="http://schemas.microsoft.com/office/2006/metadata/properties" ma:root="true" ma:fieldsID="6067b8c8e462ff6ae30201d88b97cad8" ns2:_="" ns3:_="">
    <xsd:import namespace="8ec0c6d7-a948-4134-97c7-651e4d57dc44"/>
    <xsd:import namespace="8e7cc9d6-ff3a-4d8a-a6d9-8f0510578a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0c6d7-a948-4134-97c7-651e4d57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ed6e7c5-dab6-41df-9d57-938cb6d363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cc9d6-ff3a-4d8a-a6d9-8f0510578a7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76bc9a-70bf-4994-a106-18c0a8759606}" ma:internalName="TaxCatchAll" ma:showField="CatchAllData" ma:web="8e7cc9d6-ff3a-4d8a-a6d9-8f0510578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7cc9d6-ff3a-4d8a-a6d9-8f0510578a7e" xsi:nil="true"/>
    <lcf76f155ced4ddcb4097134ff3c332f xmlns="8ec0c6d7-a948-4134-97c7-651e4d57dc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564CE4-EA33-4424-89A1-2CF6AC6ACB9C}"/>
</file>

<file path=customXml/itemProps3.xml><?xml version="1.0" encoding="utf-8"?>
<ds:datastoreItem xmlns:ds="http://schemas.openxmlformats.org/officeDocument/2006/customXml" ds:itemID="{8F90813D-95D0-48A1-8747-3FC5FCDFE3E9}"/>
</file>

<file path=customXml/itemProps4.xml><?xml version="1.0" encoding="utf-8"?>
<ds:datastoreItem xmlns:ds="http://schemas.openxmlformats.org/officeDocument/2006/customXml" ds:itemID="{4DB9DA58-BA7E-4415-840C-D744021FF69B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Sención</cp:lastModifiedBy>
  <cp:revision>2</cp:revision>
  <cp:lastPrinted>2011-03-04T18:48:00Z</cp:lastPrinted>
  <dcterms:created xsi:type="dcterms:W3CDTF">2025-11-18T14:52:00Z</dcterms:created>
  <dcterms:modified xsi:type="dcterms:W3CDTF">2025-11-18T14:52:00Z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0x010100BD05A12958F8F84D98B3B752836BA565</vt:lpwstr>
  </property>
</Properties>
</file>